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BD1" w:rsidRPr="00BB2AF6" w:rsidRDefault="00945BD1" w:rsidP="00BB2AF6">
      <w:pPr>
        <w:pStyle w:val="NormalWeb"/>
        <w:spacing w:before="0" w:beforeAutospacing="0" w:after="0" w:afterAutospacing="0"/>
        <w:jc w:val="right"/>
        <w:rPr>
          <w:rStyle w:val="Strong"/>
          <w:b w:val="0"/>
          <w:sz w:val="28"/>
          <w:szCs w:val="28"/>
        </w:rPr>
      </w:pPr>
      <w:r w:rsidRPr="00BB2AF6">
        <w:rPr>
          <w:rStyle w:val="Strong"/>
          <w:b w:val="0"/>
          <w:sz w:val="28"/>
          <w:szCs w:val="28"/>
        </w:rPr>
        <w:t>Приложение 11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jc w:val="right"/>
        <w:rPr>
          <w:sz w:val="28"/>
          <w:szCs w:val="28"/>
        </w:rPr>
      </w:pPr>
    </w:p>
    <w:p w:rsidR="00945BD1" w:rsidRPr="00BB2AF6" w:rsidRDefault="00945BD1" w:rsidP="00BB2AF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2AF6">
        <w:rPr>
          <w:rFonts w:ascii="Times New Roman" w:hAnsi="Times New Roman"/>
          <w:b/>
          <w:sz w:val="28"/>
          <w:szCs w:val="28"/>
        </w:rPr>
        <w:t xml:space="preserve">Работа ученицы 7 класса Канюковой Ирины </w:t>
      </w:r>
    </w:p>
    <w:p w:rsidR="00945BD1" w:rsidRPr="00BB2AF6" w:rsidRDefault="00945BD1" w:rsidP="00BB2AF6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B2AF6">
        <w:rPr>
          <w:rFonts w:ascii="Times New Roman" w:hAnsi="Times New Roman"/>
          <w:b/>
          <w:sz w:val="28"/>
          <w:szCs w:val="28"/>
        </w:rPr>
        <w:t>Школьный киносценарий по произведению А.П.Чехова «Хирургия»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jc w:val="center"/>
        <w:rPr>
          <w:sz w:val="28"/>
          <w:szCs w:val="28"/>
        </w:rPr>
      </w:pPr>
      <w:r w:rsidRPr="00BB2AF6">
        <w:rPr>
          <w:sz w:val="28"/>
          <w:szCs w:val="28"/>
        </w:rPr>
        <w:t> 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B2AF6">
        <w:rPr>
          <w:sz w:val="28"/>
          <w:szCs w:val="28"/>
        </w:rPr>
        <w:t xml:space="preserve">1.      </w:t>
      </w:r>
      <w:r w:rsidRPr="00BB2AF6">
        <w:rPr>
          <w:rStyle w:val="Strong"/>
          <w:sz w:val="28"/>
          <w:szCs w:val="28"/>
        </w:rPr>
        <w:t xml:space="preserve">Название </w:t>
      </w:r>
      <w:r w:rsidRPr="00BB2AF6">
        <w:rPr>
          <w:sz w:val="28"/>
          <w:szCs w:val="28"/>
        </w:rPr>
        <w:t>«Удаление зуба»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B2AF6">
        <w:rPr>
          <w:rStyle w:val="Strong"/>
          <w:sz w:val="28"/>
          <w:szCs w:val="28"/>
        </w:rPr>
        <w:t>2.      Действующие лица и исполнители: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BB2AF6">
        <w:rPr>
          <w:sz w:val="28"/>
          <w:szCs w:val="28"/>
        </w:rPr>
        <w:t xml:space="preserve">Фельдшер – Курятин Сергей Кузьмич 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firstLine="708"/>
        <w:rPr>
          <w:sz w:val="28"/>
          <w:szCs w:val="28"/>
        </w:rPr>
      </w:pPr>
      <w:r w:rsidRPr="00BB2AF6">
        <w:rPr>
          <w:sz w:val="28"/>
          <w:szCs w:val="28"/>
        </w:rPr>
        <w:t xml:space="preserve">Дьячок – Вонмигласов Ефим Михеич 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B2AF6">
        <w:rPr>
          <w:rStyle w:val="Strong"/>
          <w:sz w:val="28"/>
          <w:szCs w:val="28"/>
        </w:rPr>
        <w:t>3. План эпизодов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left="900"/>
        <w:rPr>
          <w:sz w:val="28"/>
          <w:szCs w:val="28"/>
        </w:rPr>
      </w:pPr>
      <w:r w:rsidRPr="00BB2AF6">
        <w:rPr>
          <w:sz w:val="28"/>
          <w:szCs w:val="28"/>
        </w:rPr>
        <w:t>1)     Дьячок Вонмигласов и фельдшер Курятин в земской больнице.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left="900"/>
        <w:rPr>
          <w:sz w:val="28"/>
          <w:szCs w:val="28"/>
        </w:rPr>
      </w:pPr>
      <w:r w:rsidRPr="00BB2AF6">
        <w:rPr>
          <w:sz w:val="28"/>
          <w:szCs w:val="28"/>
        </w:rPr>
        <w:t>2)     Разговор героев.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left="900"/>
        <w:rPr>
          <w:sz w:val="28"/>
          <w:szCs w:val="28"/>
        </w:rPr>
      </w:pPr>
      <w:r w:rsidRPr="00BB2AF6">
        <w:rPr>
          <w:sz w:val="28"/>
          <w:szCs w:val="28"/>
        </w:rPr>
        <w:t>3)     Неудачное удаление.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left="900"/>
        <w:rPr>
          <w:sz w:val="28"/>
          <w:szCs w:val="28"/>
        </w:rPr>
      </w:pPr>
      <w:r w:rsidRPr="00BB2AF6">
        <w:rPr>
          <w:sz w:val="28"/>
          <w:szCs w:val="28"/>
        </w:rPr>
        <w:t>4)     Скандал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ind w:left="900"/>
        <w:rPr>
          <w:sz w:val="28"/>
          <w:szCs w:val="28"/>
        </w:rPr>
      </w:pPr>
      <w:r w:rsidRPr="00BB2AF6">
        <w:rPr>
          <w:sz w:val="28"/>
          <w:szCs w:val="28"/>
        </w:rPr>
        <w:t xml:space="preserve">5)     Зуб сломался.     </w:t>
      </w:r>
    </w:p>
    <w:p w:rsidR="00945BD1" w:rsidRPr="00BB2AF6" w:rsidRDefault="00945BD1" w:rsidP="00BB2AF6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BB2AF6">
        <w:rPr>
          <w:sz w:val="28"/>
          <w:szCs w:val="28"/>
        </w:rPr>
        <w:t> </w:t>
      </w:r>
    </w:p>
    <w:tbl>
      <w:tblPr>
        <w:tblW w:w="107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1"/>
        <w:gridCol w:w="1417"/>
        <w:gridCol w:w="2835"/>
        <w:gridCol w:w="5386"/>
      </w:tblGrid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Номер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 xml:space="preserve"> кадра</w:t>
            </w: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План съёмки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Содержание кадра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 xml:space="preserve">(диалог, ремарки , пояснительный 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текст)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rStyle w:val="Strong"/>
                <w:sz w:val="28"/>
                <w:szCs w:val="28"/>
              </w:rPr>
              <w:t xml:space="preserve">Звуковые, музыкальные эффекты, 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rStyle w:val="Strong"/>
                <w:sz w:val="28"/>
                <w:szCs w:val="28"/>
              </w:rPr>
              <w:t>закадровый голос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Общий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 xml:space="preserve">пояснительный 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i/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 xml:space="preserve">текст: </w:t>
            </w:r>
            <w:r w:rsidRPr="00BB2AF6">
              <w:rPr>
                <w:i/>
                <w:sz w:val="28"/>
                <w:szCs w:val="28"/>
              </w:rPr>
              <w:t>Земская больница, приемная доктора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За столом фельдшер Курятин, лет 40, поношенная жилетка, истрепанные брюки, в руке – сигарета.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AF6">
              <w:rPr>
                <w:rFonts w:ascii="Times New Roman" w:hAnsi="Times New Roman"/>
                <w:sz w:val="28"/>
                <w:szCs w:val="28"/>
              </w:rPr>
              <w:t>Курятин напевает весёлый мотивчик</w:t>
            </w:r>
          </w:p>
          <w:p w:rsidR="00945BD1" w:rsidRPr="00BB2AF6" w:rsidRDefault="00945BD1" w:rsidP="00BB2A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AF6">
              <w:rPr>
                <w:rFonts w:ascii="Times New Roman" w:hAnsi="Times New Roman"/>
                <w:sz w:val="28"/>
                <w:szCs w:val="28"/>
              </w:rPr>
              <w:t xml:space="preserve">   Вопли дьячка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Круп-ный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Фельдшер зевает, сидя за столом. Дьячок стоит у входа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Ф- «А-а, моё вам, с чем пожаловали?»</w:t>
            </w:r>
          </w:p>
          <w:p w:rsidR="00945BD1" w:rsidRPr="00BB2AF6" w:rsidRDefault="00945BD1" w:rsidP="00BB2A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B2AF6">
              <w:rPr>
                <w:rFonts w:ascii="Times New Roman" w:hAnsi="Times New Roman"/>
                <w:sz w:val="28"/>
                <w:szCs w:val="28"/>
              </w:rPr>
              <w:t>Д- «С воскресным днем вас, Сергей Кузьмич…» (рассказывает о боле в зубе)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Сред-ний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Дьячок садится, фельдшер заглядывает в рот.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- «М-да, садитесь, раскройте рот!»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 – «Отец дьякон велели водку с хреном прикладывать – не помогло, Гликерия Анисимовна дали на руку ниточку носить…»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– «Предрассудок, вырвать его нужно»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 – «Вам лучше знать…»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Средний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Фельдшер стоит у шкафа, роется в инструментах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– «Пустяки, хирургия пустяки…Раз плюнуть, зубы разные бывают. Одни рвешь щипцами, другой – козьей ножкой..»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Слышится стук металлических инструментов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Средний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В руках фельдшера сначала ножик, а потом щипцы.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– «Ну-с, раскройте рот пошире, сейчас мы его, таво…»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 – «Благодетели вы наши»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– «Не рассуждайте ежели у вас рот раскрыт…»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Крупный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Дьячок хватает его за руки.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 – «Отцы наши, мать пресвятая,…ввв»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Ф – «Не хватайте руками, сейчас, вот-вот»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 – «Ангелы! Дергай! Чего пять лет тянешь»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 xml:space="preserve">Ф – «Хирургия,  сразу нельзя» </w:t>
            </w:r>
          </w:p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Крик дьячка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Средний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Дьячок поднимает колени, фельдшер тянет зуб.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Прерывистое дыхание, вопли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Крупный</w:t>
            </w: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Дьячок лезет пальцем в рот.</w:t>
            </w: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BB2AF6">
              <w:rPr>
                <w:sz w:val="28"/>
                <w:szCs w:val="28"/>
              </w:rPr>
              <w:t>Плач дьячка</w:t>
            </w: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45BD1" w:rsidRPr="00BB2AF6" w:rsidTr="00BB2AF6">
        <w:tc>
          <w:tcPr>
            <w:tcW w:w="1101" w:type="dxa"/>
          </w:tcPr>
          <w:p w:rsidR="00945BD1" w:rsidRPr="00BB2AF6" w:rsidRDefault="00945BD1" w:rsidP="00BB2AF6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hanging="72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5BD1" w:rsidRPr="00BB2AF6" w:rsidRDefault="00945BD1" w:rsidP="00BB2AF6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945BD1" w:rsidRPr="00BB2AF6" w:rsidRDefault="00945BD1" w:rsidP="00BB2AF6">
      <w:pPr>
        <w:spacing w:line="240" w:lineRule="auto"/>
        <w:rPr>
          <w:sz w:val="28"/>
          <w:szCs w:val="28"/>
        </w:rPr>
      </w:pPr>
    </w:p>
    <w:sectPr w:rsidR="00945BD1" w:rsidRPr="00BB2AF6" w:rsidSect="00E15FB4">
      <w:pgSz w:w="11906" w:h="16838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75617"/>
    <w:multiLevelType w:val="hybridMultilevel"/>
    <w:tmpl w:val="E5DCD2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3A16"/>
    <w:rsid w:val="002C0590"/>
    <w:rsid w:val="003719F5"/>
    <w:rsid w:val="003D2327"/>
    <w:rsid w:val="003F5E0A"/>
    <w:rsid w:val="0044126D"/>
    <w:rsid w:val="0066591B"/>
    <w:rsid w:val="006C5389"/>
    <w:rsid w:val="00767765"/>
    <w:rsid w:val="0085524F"/>
    <w:rsid w:val="00893E0B"/>
    <w:rsid w:val="00923A62"/>
    <w:rsid w:val="00945BD1"/>
    <w:rsid w:val="00B64993"/>
    <w:rsid w:val="00BB2AF6"/>
    <w:rsid w:val="00C92646"/>
    <w:rsid w:val="00D02D5D"/>
    <w:rsid w:val="00D33A16"/>
    <w:rsid w:val="00E15FB4"/>
    <w:rsid w:val="00E4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99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D33A16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D33A1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D33A16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D33A1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7677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294</Words>
  <Characters>1681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Comp</cp:lastModifiedBy>
  <cp:revision>7</cp:revision>
  <cp:lastPrinted>2012-11-15T10:13:00Z</cp:lastPrinted>
  <dcterms:created xsi:type="dcterms:W3CDTF">2012-11-14T23:08:00Z</dcterms:created>
  <dcterms:modified xsi:type="dcterms:W3CDTF">2012-11-15T10:22:00Z</dcterms:modified>
</cp:coreProperties>
</file>